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D0" w:rsidRDefault="00A162D0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A162D0" w:rsidRDefault="00A162D0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A162D0" w:rsidRDefault="00A162D0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A162D0" w:rsidRDefault="00A162D0">
      <w:pPr>
        <w:jc w:val="center"/>
        <w:rPr>
          <w:b/>
          <w:lang w:val="ru-RU"/>
        </w:rPr>
      </w:pPr>
    </w:p>
    <w:p w:rsidR="00A162D0" w:rsidRDefault="00A162D0" w:rsidP="00E66618">
      <w:pPr>
        <w:pStyle w:val="Title"/>
      </w:pPr>
      <w:r>
        <w:t>П О С Т А Н О В Л Е Н И Е</w:t>
      </w:r>
    </w:p>
    <w:p w:rsidR="00A162D0" w:rsidRDefault="00A162D0">
      <w:pPr>
        <w:jc w:val="center"/>
        <w:rPr>
          <w:b/>
          <w:lang w:val="ru-RU"/>
        </w:rPr>
      </w:pPr>
    </w:p>
    <w:p w:rsidR="00A162D0" w:rsidRDefault="00A162D0">
      <w:pPr>
        <w:jc w:val="center"/>
        <w:rPr>
          <w:b/>
          <w:lang w:val="ru-RU"/>
        </w:rPr>
      </w:pPr>
    </w:p>
    <w:p w:rsidR="00A162D0" w:rsidRDefault="00A162D0">
      <w:pPr>
        <w:jc w:val="both"/>
        <w:rPr>
          <w:bCs/>
          <w:lang w:val="ru-RU"/>
        </w:rPr>
      </w:pPr>
      <w:r>
        <w:rPr>
          <w:bCs/>
          <w:lang w:val="ru-RU"/>
        </w:rPr>
        <w:t>от 17.12.2012                                                                                                    №  1085</w:t>
      </w:r>
    </w:p>
    <w:p w:rsidR="00A162D0" w:rsidRPr="00E66618" w:rsidRDefault="00A162D0">
      <w:pPr>
        <w:jc w:val="center"/>
        <w:rPr>
          <w:bCs/>
          <w:sz w:val="24"/>
          <w:lang w:val="ru-RU"/>
        </w:rPr>
      </w:pPr>
      <w:r w:rsidRPr="00E66618">
        <w:rPr>
          <w:bCs/>
          <w:sz w:val="24"/>
          <w:lang w:val="ru-RU"/>
        </w:rPr>
        <w:t>станица Полтавская</w:t>
      </w:r>
    </w:p>
    <w:p w:rsidR="00A162D0" w:rsidRDefault="00A162D0">
      <w:pPr>
        <w:jc w:val="center"/>
        <w:rPr>
          <w:b/>
          <w:bCs/>
          <w:sz w:val="24"/>
          <w:lang w:val="ru-RU"/>
        </w:rPr>
      </w:pP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Об отмене постановления администрации Полтавского сельского </w:t>
      </w: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поселения от 14 апреля 2010 года № 176 « О признании граждан </w:t>
      </w: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>нуждающимися в жилых помещениях (улучшении жилищных условий)</w:t>
      </w:r>
      <w:r w:rsidRPr="00D76BAC">
        <w:rPr>
          <w:b/>
          <w:lang w:val="ru-RU"/>
        </w:rPr>
        <w:t xml:space="preserve"> </w:t>
      </w: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в рамках Федеральной целевой Программы </w:t>
      </w: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>«Социальное развитие села до 2012 года», без постановки на учет</w:t>
      </w:r>
    </w:p>
    <w:p w:rsidR="00A162D0" w:rsidRDefault="00A162D0" w:rsidP="002200A5">
      <w:pPr>
        <w:jc w:val="center"/>
        <w:rPr>
          <w:b/>
          <w:lang w:val="ru-RU"/>
        </w:rPr>
      </w:pPr>
      <w:r>
        <w:rPr>
          <w:b/>
          <w:lang w:val="ru-RU"/>
        </w:rPr>
        <w:t xml:space="preserve"> в качестве нужда</w:t>
      </w:r>
      <w:r>
        <w:rPr>
          <w:b/>
          <w:lang w:val="ru-RU"/>
        </w:rPr>
        <w:t>ю</w:t>
      </w:r>
      <w:r>
        <w:rPr>
          <w:b/>
          <w:lang w:val="ru-RU"/>
        </w:rPr>
        <w:t>щихся в улучшении жилищных условий»</w:t>
      </w:r>
    </w:p>
    <w:p w:rsidR="00A162D0" w:rsidRDefault="00A162D0" w:rsidP="00D76BAC">
      <w:pPr>
        <w:jc w:val="center"/>
        <w:rPr>
          <w:b/>
          <w:lang w:val="ru-RU"/>
        </w:rPr>
      </w:pPr>
    </w:p>
    <w:p w:rsidR="00A162D0" w:rsidRDefault="00A162D0" w:rsidP="00D76BAC">
      <w:pPr>
        <w:jc w:val="center"/>
        <w:rPr>
          <w:b/>
          <w:lang w:val="ru-RU"/>
        </w:rPr>
      </w:pPr>
    </w:p>
    <w:p w:rsidR="00A162D0" w:rsidRDefault="00A162D0" w:rsidP="008F441D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постановлением  Правительства Российской Федерации от 31 я</w:t>
      </w:r>
      <w:r>
        <w:rPr>
          <w:lang w:val="ru-RU"/>
        </w:rPr>
        <w:t>н</w:t>
      </w:r>
      <w:r>
        <w:rPr>
          <w:lang w:val="ru-RU"/>
        </w:rPr>
        <w:t>варя 2009 года № 83 «О внесении изменений в Федеральную целевую Пр</w:t>
      </w:r>
      <w:r>
        <w:rPr>
          <w:lang w:val="ru-RU"/>
        </w:rPr>
        <w:t>о</w:t>
      </w:r>
      <w:r>
        <w:rPr>
          <w:lang w:val="ru-RU"/>
        </w:rPr>
        <w:t>грамму «Социальное развитие села до 2012 года», Законом Краснодарского края от 29 декабря 2008 года № 1655-КЗ «О порядке ведения органами местн</w:t>
      </w:r>
      <w:r>
        <w:rPr>
          <w:lang w:val="ru-RU"/>
        </w:rPr>
        <w:t>о</w:t>
      </w:r>
      <w:r>
        <w:rPr>
          <w:lang w:val="ru-RU"/>
        </w:rPr>
        <w:t>го самоуправления учёта граждан в качестве нуждающихся в жилых помещ</w:t>
      </w:r>
      <w:r>
        <w:rPr>
          <w:lang w:val="ru-RU"/>
        </w:rPr>
        <w:t>е</w:t>
      </w:r>
      <w:r>
        <w:rPr>
          <w:lang w:val="ru-RU"/>
        </w:rPr>
        <w:t>ниях», постановлением главы администрации Краснодарского края от 17 апр</w:t>
      </w:r>
      <w:r>
        <w:rPr>
          <w:lang w:val="ru-RU"/>
        </w:rPr>
        <w:t>е</w:t>
      </w:r>
      <w:r>
        <w:rPr>
          <w:lang w:val="ru-RU"/>
        </w:rPr>
        <w:t xml:space="preserve">ля 2007 года № 335 «Об организации учета в качестве нуждающихся в жилых помещениях малоимущих граждан и граждан отдельных категорий» и </w:t>
      </w:r>
      <w:r w:rsidRPr="00015151">
        <w:rPr>
          <w:lang w:val="ru-RU"/>
        </w:rPr>
        <w:t xml:space="preserve"> </w:t>
      </w:r>
      <w:r>
        <w:rPr>
          <w:lang w:val="ru-RU"/>
        </w:rPr>
        <w:t>частью 2</w:t>
      </w:r>
      <w:r w:rsidRPr="00015151">
        <w:rPr>
          <w:lang w:val="ru-RU"/>
        </w:rPr>
        <w:t xml:space="preserve"> статьи</w:t>
      </w:r>
      <w:r>
        <w:rPr>
          <w:lang w:val="ru-RU"/>
        </w:rPr>
        <w:t xml:space="preserve"> 54 Жилищного кодекса Российской Федерации, администрация Полта</w:t>
      </w:r>
      <w:r>
        <w:rPr>
          <w:lang w:val="ru-RU"/>
        </w:rPr>
        <w:t>в</w:t>
      </w:r>
      <w:r>
        <w:rPr>
          <w:lang w:val="ru-RU"/>
        </w:rPr>
        <w:t>ского сельского поселения п о с т а н о в л я е т:</w:t>
      </w:r>
    </w:p>
    <w:p w:rsidR="00A162D0" w:rsidRDefault="00A162D0" w:rsidP="00317DFB">
      <w:pPr>
        <w:ind w:right="62" w:firstLine="851"/>
        <w:jc w:val="both"/>
        <w:rPr>
          <w:lang w:val="ru-RU"/>
        </w:rPr>
      </w:pPr>
      <w:r>
        <w:rPr>
          <w:lang w:val="ru-RU"/>
        </w:rPr>
        <w:t>1</w:t>
      </w:r>
      <w:r w:rsidRPr="008F441D">
        <w:rPr>
          <w:lang w:val="ru-RU"/>
        </w:rPr>
        <w:t>.</w:t>
      </w:r>
      <w:r>
        <w:rPr>
          <w:lang w:val="ru-RU"/>
        </w:rPr>
        <w:t xml:space="preserve"> Отменить постановление администрации Полтавского сельского п</w:t>
      </w:r>
      <w:r>
        <w:rPr>
          <w:lang w:val="ru-RU"/>
        </w:rPr>
        <w:t>о</w:t>
      </w:r>
      <w:r>
        <w:rPr>
          <w:lang w:val="ru-RU"/>
        </w:rPr>
        <w:t>селения от 14 апреля 2010 года № 176 «О признании граждан нуждающимися в жилых помещениях (улучшении жилищных условий) в рамках Федеральной целевой Программы «Социальное развитие села до 2012 года», без постановки на учет в качестве нуждающихся в улучшении жилищных условий».</w:t>
      </w:r>
    </w:p>
    <w:p w:rsidR="00A162D0" w:rsidRDefault="00A162D0">
      <w:pPr>
        <w:jc w:val="both"/>
        <w:rPr>
          <w:lang w:val="ru-RU"/>
        </w:rPr>
      </w:pPr>
      <w:r>
        <w:rPr>
          <w:lang w:val="ru-RU"/>
        </w:rPr>
        <w:tab/>
        <w:t>2. Постановление вступает в силу со дня его подписания.</w:t>
      </w:r>
    </w:p>
    <w:p w:rsidR="00A162D0" w:rsidRDefault="00A162D0">
      <w:pPr>
        <w:jc w:val="both"/>
        <w:rPr>
          <w:lang w:val="ru-RU"/>
        </w:rPr>
      </w:pPr>
    </w:p>
    <w:p w:rsidR="00A162D0" w:rsidRDefault="00A162D0">
      <w:pPr>
        <w:jc w:val="both"/>
        <w:rPr>
          <w:lang w:val="ru-RU"/>
        </w:rPr>
      </w:pPr>
    </w:p>
    <w:p w:rsidR="00A162D0" w:rsidRDefault="00A162D0">
      <w:pPr>
        <w:jc w:val="both"/>
        <w:rPr>
          <w:lang w:val="ru-RU"/>
        </w:rPr>
      </w:pPr>
    </w:p>
    <w:p w:rsidR="00A162D0" w:rsidRDefault="00A162D0">
      <w:pPr>
        <w:jc w:val="both"/>
        <w:rPr>
          <w:lang w:val="ru-RU"/>
        </w:rPr>
      </w:pPr>
      <w:r>
        <w:rPr>
          <w:lang w:val="ru-RU"/>
        </w:rPr>
        <w:t xml:space="preserve">Глава </w:t>
      </w:r>
    </w:p>
    <w:p w:rsidR="00A162D0" w:rsidRDefault="00A162D0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A162D0" w:rsidRDefault="00A162D0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  В.А. Побожий  </w:t>
      </w:r>
    </w:p>
    <w:p w:rsidR="00A162D0" w:rsidRDefault="00A162D0">
      <w:pPr>
        <w:jc w:val="center"/>
        <w:rPr>
          <w:b/>
          <w:lang w:val="ru-RU"/>
        </w:rPr>
      </w:pPr>
    </w:p>
    <w:p w:rsidR="00A162D0" w:rsidRDefault="00A162D0" w:rsidP="00D4798C">
      <w:pPr>
        <w:rPr>
          <w:lang w:val="ru-RU"/>
        </w:rPr>
      </w:pPr>
    </w:p>
    <w:p w:rsidR="00A162D0" w:rsidRDefault="00A162D0" w:rsidP="00CE289F">
      <w:pPr>
        <w:rPr>
          <w:lang w:val="ru-RU"/>
        </w:rPr>
      </w:pPr>
      <w:r>
        <w:rPr>
          <w:b/>
          <w:sz w:val="20"/>
          <w:szCs w:val="20"/>
          <w:lang w:val="ru-RU"/>
        </w:rPr>
        <w:t xml:space="preserve">                                                           </w:t>
      </w:r>
    </w:p>
    <w:sectPr w:rsidR="00A162D0" w:rsidSect="00CA0EF9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419E4"/>
    <w:rsid w:val="00045164"/>
    <w:rsid w:val="0005022C"/>
    <w:rsid w:val="0007301C"/>
    <w:rsid w:val="00074D65"/>
    <w:rsid w:val="000B321E"/>
    <w:rsid w:val="000B4B15"/>
    <w:rsid w:val="000C058C"/>
    <w:rsid w:val="000D7C71"/>
    <w:rsid w:val="000E7A07"/>
    <w:rsid w:val="000E7F8A"/>
    <w:rsid w:val="000F0E01"/>
    <w:rsid w:val="00100315"/>
    <w:rsid w:val="001025D6"/>
    <w:rsid w:val="0010779D"/>
    <w:rsid w:val="00110BD9"/>
    <w:rsid w:val="00113410"/>
    <w:rsid w:val="00113C94"/>
    <w:rsid w:val="001241FE"/>
    <w:rsid w:val="00125566"/>
    <w:rsid w:val="001708D1"/>
    <w:rsid w:val="001A2FC0"/>
    <w:rsid w:val="001A3CC4"/>
    <w:rsid w:val="001C6A91"/>
    <w:rsid w:val="001D23BF"/>
    <w:rsid w:val="001F27F6"/>
    <w:rsid w:val="002200A5"/>
    <w:rsid w:val="00223821"/>
    <w:rsid w:val="002442AB"/>
    <w:rsid w:val="0024573E"/>
    <w:rsid w:val="00254938"/>
    <w:rsid w:val="002711BE"/>
    <w:rsid w:val="00281201"/>
    <w:rsid w:val="00283BA6"/>
    <w:rsid w:val="002F1C37"/>
    <w:rsid w:val="00314EDC"/>
    <w:rsid w:val="00317DFB"/>
    <w:rsid w:val="003628C0"/>
    <w:rsid w:val="003635C1"/>
    <w:rsid w:val="0036563F"/>
    <w:rsid w:val="0038314B"/>
    <w:rsid w:val="003A0A5A"/>
    <w:rsid w:val="003A0B86"/>
    <w:rsid w:val="003B0F46"/>
    <w:rsid w:val="003C5E6A"/>
    <w:rsid w:val="003D23B0"/>
    <w:rsid w:val="003F5318"/>
    <w:rsid w:val="00401827"/>
    <w:rsid w:val="00435A0D"/>
    <w:rsid w:val="0046349D"/>
    <w:rsid w:val="00463C95"/>
    <w:rsid w:val="00470DE1"/>
    <w:rsid w:val="0047192B"/>
    <w:rsid w:val="0047661C"/>
    <w:rsid w:val="00486A48"/>
    <w:rsid w:val="004D14CB"/>
    <w:rsid w:val="004D60DF"/>
    <w:rsid w:val="00517361"/>
    <w:rsid w:val="00521B24"/>
    <w:rsid w:val="00566310"/>
    <w:rsid w:val="00567523"/>
    <w:rsid w:val="00592781"/>
    <w:rsid w:val="005A077A"/>
    <w:rsid w:val="005A3AD0"/>
    <w:rsid w:val="005B4CFA"/>
    <w:rsid w:val="005D42F9"/>
    <w:rsid w:val="005E0D92"/>
    <w:rsid w:val="005E3FC5"/>
    <w:rsid w:val="005E742E"/>
    <w:rsid w:val="00615CCD"/>
    <w:rsid w:val="0062334B"/>
    <w:rsid w:val="00625A02"/>
    <w:rsid w:val="0063761C"/>
    <w:rsid w:val="00642599"/>
    <w:rsid w:val="006564B8"/>
    <w:rsid w:val="00663F4D"/>
    <w:rsid w:val="00673D7C"/>
    <w:rsid w:val="006A60D5"/>
    <w:rsid w:val="006D65AD"/>
    <w:rsid w:val="006E286E"/>
    <w:rsid w:val="006F3008"/>
    <w:rsid w:val="006F55DB"/>
    <w:rsid w:val="0071265A"/>
    <w:rsid w:val="00727BA6"/>
    <w:rsid w:val="00744E75"/>
    <w:rsid w:val="00745FB3"/>
    <w:rsid w:val="00752D5C"/>
    <w:rsid w:val="0076350B"/>
    <w:rsid w:val="00782143"/>
    <w:rsid w:val="00794ED1"/>
    <w:rsid w:val="007A0B80"/>
    <w:rsid w:val="007B5B20"/>
    <w:rsid w:val="007B66D4"/>
    <w:rsid w:val="007C5175"/>
    <w:rsid w:val="007D01EA"/>
    <w:rsid w:val="0080289B"/>
    <w:rsid w:val="00815EFC"/>
    <w:rsid w:val="008168DF"/>
    <w:rsid w:val="008176C4"/>
    <w:rsid w:val="00835A58"/>
    <w:rsid w:val="00837FDC"/>
    <w:rsid w:val="00841402"/>
    <w:rsid w:val="00861FCB"/>
    <w:rsid w:val="008751E3"/>
    <w:rsid w:val="008773CD"/>
    <w:rsid w:val="00885D35"/>
    <w:rsid w:val="00894C59"/>
    <w:rsid w:val="008963D5"/>
    <w:rsid w:val="008973F4"/>
    <w:rsid w:val="008A0AE3"/>
    <w:rsid w:val="008F1391"/>
    <w:rsid w:val="008F441D"/>
    <w:rsid w:val="00912042"/>
    <w:rsid w:val="00924487"/>
    <w:rsid w:val="00952D86"/>
    <w:rsid w:val="0096104F"/>
    <w:rsid w:val="009745B7"/>
    <w:rsid w:val="009766E8"/>
    <w:rsid w:val="00990ECC"/>
    <w:rsid w:val="009A5108"/>
    <w:rsid w:val="009A7184"/>
    <w:rsid w:val="009B04B9"/>
    <w:rsid w:val="009C458C"/>
    <w:rsid w:val="009D72BD"/>
    <w:rsid w:val="00A162D0"/>
    <w:rsid w:val="00A2178F"/>
    <w:rsid w:val="00A422B9"/>
    <w:rsid w:val="00A55486"/>
    <w:rsid w:val="00A57D91"/>
    <w:rsid w:val="00A8056F"/>
    <w:rsid w:val="00A818C3"/>
    <w:rsid w:val="00A91212"/>
    <w:rsid w:val="00AD08B3"/>
    <w:rsid w:val="00AD22A1"/>
    <w:rsid w:val="00AD78F0"/>
    <w:rsid w:val="00AF18EB"/>
    <w:rsid w:val="00B44B54"/>
    <w:rsid w:val="00B517F3"/>
    <w:rsid w:val="00B5326B"/>
    <w:rsid w:val="00B5630E"/>
    <w:rsid w:val="00B654AA"/>
    <w:rsid w:val="00B8765F"/>
    <w:rsid w:val="00B90E54"/>
    <w:rsid w:val="00BB2E9E"/>
    <w:rsid w:val="00BF0E51"/>
    <w:rsid w:val="00C12A78"/>
    <w:rsid w:val="00C309C7"/>
    <w:rsid w:val="00C4180D"/>
    <w:rsid w:val="00C41D34"/>
    <w:rsid w:val="00C42CEB"/>
    <w:rsid w:val="00C45AD0"/>
    <w:rsid w:val="00C5721A"/>
    <w:rsid w:val="00C77900"/>
    <w:rsid w:val="00CA0EF9"/>
    <w:rsid w:val="00CB1A63"/>
    <w:rsid w:val="00CD2023"/>
    <w:rsid w:val="00CE289F"/>
    <w:rsid w:val="00CE3855"/>
    <w:rsid w:val="00CE72EE"/>
    <w:rsid w:val="00CF71A1"/>
    <w:rsid w:val="00D16D45"/>
    <w:rsid w:val="00D21112"/>
    <w:rsid w:val="00D250C8"/>
    <w:rsid w:val="00D43AEF"/>
    <w:rsid w:val="00D4798C"/>
    <w:rsid w:val="00D51978"/>
    <w:rsid w:val="00D62FA7"/>
    <w:rsid w:val="00D76BAC"/>
    <w:rsid w:val="00D80C73"/>
    <w:rsid w:val="00DB0C3C"/>
    <w:rsid w:val="00DC61C9"/>
    <w:rsid w:val="00DD64C9"/>
    <w:rsid w:val="00E02E20"/>
    <w:rsid w:val="00E05875"/>
    <w:rsid w:val="00E15848"/>
    <w:rsid w:val="00E16D74"/>
    <w:rsid w:val="00E261A5"/>
    <w:rsid w:val="00E268E9"/>
    <w:rsid w:val="00E36476"/>
    <w:rsid w:val="00E43481"/>
    <w:rsid w:val="00E66618"/>
    <w:rsid w:val="00E67F74"/>
    <w:rsid w:val="00E71161"/>
    <w:rsid w:val="00E72250"/>
    <w:rsid w:val="00E8755F"/>
    <w:rsid w:val="00E90808"/>
    <w:rsid w:val="00EA196A"/>
    <w:rsid w:val="00EC5D4B"/>
    <w:rsid w:val="00ED17A2"/>
    <w:rsid w:val="00EE23A7"/>
    <w:rsid w:val="00EE7BF1"/>
    <w:rsid w:val="00F16BC4"/>
    <w:rsid w:val="00F270B1"/>
    <w:rsid w:val="00F37EB6"/>
    <w:rsid w:val="00F67246"/>
    <w:rsid w:val="00F768F1"/>
    <w:rsid w:val="00F81118"/>
    <w:rsid w:val="00F849AB"/>
    <w:rsid w:val="00F8562B"/>
    <w:rsid w:val="00FB6542"/>
    <w:rsid w:val="00FC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0B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0110B1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110B1"/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301</Words>
  <Characters>1719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2</cp:revision>
  <cp:lastPrinted>2012-12-15T11:30:00Z</cp:lastPrinted>
  <dcterms:created xsi:type="dcterms:W3CDTF">2013-01-06T10:47:00Z</dcterms:created>
  <dcterms:modified xsi:type="dcterms:W3CDTF">2013-01-06T10:47:00Z</dcterms:modified>
</cp:coreProperties>
</file>